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7821325E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373F07B2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0817122E" w14:textId="77777777" w:rsidR="008C46FE" w:rsidRPr="001C55D1" w:rsidRDefault="008C46FE" w:rsidP="00A052CE"/>
        </w:tc>
      </w:tr>
      <w:tr w:rsidR="008C46FE" w:rsidRPr="001C55D1" w14:paraId="5A65135E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96412D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4F2D19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781D214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6F80920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A4EFA3" w14:textId="77777777" w:rsidR="000447DA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8A2F09" w14:textId="59F7CFA4" w:rsidR="000447DA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B57F8">
              <w:rPr>
                <w:noProof/>
              </w:rPr>
              <w:t>88-26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C3B38A0" w14:textId="77777777" w:rsidR="000447DA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47DA" w:rsidRPr="001C55D1" w14:paraId="4E566123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82D08B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798715A5" w14:textId="77777777" w:rsidR="000447DA" w:rsidRPr="001C55D1" w:rsidRDefault="000447DA" w:rsidP="00A052CE"/>
        </w:tc>
      </w:tr>
      <w:tr w:rsidR="008C46FE" w:rsidRPr="001C55D1" w14:paraId="488B650C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961D7" w14:textId="413A238B" w:rsidR="008C46FE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B57F8">
              <w:rPr>
                <w:noProof/>
              </w:rPr>
              <w:t>Wirtschaftswege</w:t>
            </w:r>
            <w:r>
              <w:fldChar w:fldCharType="end"/>
            </w:r>
          </w:p>
        </w:tc>
      </w:tr>
      <w:tr w:rsidR="008C46FE" w:rsidRPr="001C55D1" w14:paraId="583038A0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06570" w14:textId="77777777" w:rsidR="008C46FE" w:rsidRPr="001C55D1" w:rsidRDefault="008C46FE" w:rsidP="00A052CE"/>
        </w:tc>
      </w:tr>
      <w:tr w:rsidR="008C46FE" w:rsidRPr="001C55D1" w14:paraId="5CA0DC71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F94224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16B4E20" w14:textId="77777777" w:rsidR="008C46FE" w:rsidRPr="001C55D1" w:rsidRDefault="008C46FE" w:rsidP="00A052CE"/>
        </w:tc>
      </w:tr>
      <w:tr w:rsidR="008C46FE" w:rsidRPr="001C55D1" w14:paraId="04CA9994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35CB72" w14:textId="3F2F85EE" w:rsidR="008C46FE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B57F8">
              <w:rPr>
                <w:noProof/>
              </w:rPr>
              <w:t>Straßenbau</w:t>
            </w:r>
            <w:r>
              <w:fldChar w:fldCharType="end"/>
            </w:r>
          </w:p>
        </w:tc>
      </w:tr>
    </w:tbl>
    <w:p w14:paraId="6B7268FA" w14:textId="77777777" w:rsidR="00567E7A" w:rsidRPr="00567E7A" w:rsidRDefault="00567E7A" w:rsidP="00567E7A"/>
    <w:p w14:paraId="1F323117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6391F2FB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46C8E96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366C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62B4AE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E5023D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6D93D046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AA9FFD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0EE8C00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E9F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A18D458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597224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120A4C91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028238E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035D5C6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1A896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F171B1A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4777BA0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6CE9866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92A6A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09D0889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3E3FA0F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AF36E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6FD956E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FE82E8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94E54C1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D1623E4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56BA902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3957687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1026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489F5B5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47F415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40F982D0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F1C3CDB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3BC6073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04F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490549B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AE9E83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A7F688B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DA640D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93D3277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4178E6F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009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7D4DF286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25DEFB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58C34FF9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7DFD846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640B2DF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610421A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1AF08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23893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0692DEC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B1A51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17D86CB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57A8ECD7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3EEA722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A517D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2E94FB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478CEF3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49A8194B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0DF23FE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B74A7A2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54FBBF4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D027D3" w:rsidRPr="00567E7A" w14:paraId="0B132645" w14:textId="77777777" w:rsidTr="00D027D3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94ACF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227B37A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681D25B6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13CA184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E0D1C18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7FBA812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C6BB532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</w:tr>
      <w:tr w:rsidR="00D027D3" w:rsidRPr="00567E7A" w14:paraId="3B86BE15" w14:textId="77777777" w:rsidTr="00D027D3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FD624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0CB7224F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68ABF4A8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7D5C792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F55ED27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E77C517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3D0C79E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</w:tr>
      <w:tr w:rsidR="00567E7A" w:rsidRPr="00567E7A" w14:paraId="1F070B75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3702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486C632E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125B84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F1A2F3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A9315A5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7B2422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CA0C734" w14:textId="77777777" w:rsidR="00567E7A" w:rsidRPr="00567E7A" w:rsidRDefault="00567E7A" w:rsidP="00706C35">
            <w:pPr>
              <w:jc w:val="left"/>
            </w:pPr>
          </w:p>
        </w:tc>
      </w:tr>
      <w:tr w:rsidR="00D027D3" w:rsidRPr="00567E7A" w14:paraId="4DF3558A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F3AC1" w14:textId="77777777" w:rsidR="00D027D3" w:rsidRPr="00706C35" w:rsidRDefault="00D027D3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8DE13F" w14:textId="77777777" w:rsidR="00D027D3" w:rsidRPr="00CD5E12" w:rsidRDefault="00D027D3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C06ED59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0CC69C4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D02568D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DBF2A9A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9D22572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  <w:tr w:rsidR="00D027D3" w:rsidRPr="00567E7A" w14:paraId="0705C838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561C8" w14:textId="77777777" w:rsidR="00D027D3" w:rsidRPr="00706C35" w:rsidRDefault="00D027D3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424F68C" w14:textId="77777777" w:rsidR="00D027D3" w:rsidRPr="00CD5E12" w:rsidRDefault="00D027D3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317E1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87BD00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6A6D8F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3F9E882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5989BB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  <w:tr w:rsidR="00D027D3" w:rsidRPr="00567E7A" w14:paraId="505F7536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DEB46F" w14:textId="77777777" w:rsidR="00D027D3" w:rsidRPr="00706C35" w:rsidRDefault="00D027D3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1BCC09F" w14:textId="77777777" w:rsidR="00D027D3" w:rsidRPr="00CD5E12" w:rsidRDefault="00D027D3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leistungsbezogenes Wagnis</w:t>
            </w:r>
            <w:r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1365361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C296BE1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C1C870F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D7608B7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4392C25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  <w:tr w:rsidR="00D027D3" w:rsidRPr="00567E7A" w14:paraId="205DDD18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207680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D6EFD31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F421D5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1C2CAEA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8EF2103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8D25E2A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9731E4B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</w:tbl>
    <w:p w14:paraId="4BF79DE3" w14:textId="77777777" w:rsidR="009713AD" w:rsidRDefault="009713AD" w:rsidP="00567E7A"/>
    <w:p w14:paraId="7570E1D5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32A0B132" w14:textId="77777777" w:rsidTr="00D027D3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49674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0D5C8D2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49DE44AA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A8755" w14:textId="77777777" w:rsidR="00567E7A" w:rsidRPr="00567E7A" w:rsidRDefault="00567E7A" w:rsidP="00754C19"/>
        </w:tc>
        <w:tc>
          <w:tcPr>
            <w:tcW w:w="4383" w:type="dxa"/>
            <w:shd w:val="clear" w:color="auto" w:fill="auto"/>
            <w:noWrap/>
            <w:vAlign w:val="center"/>
          </w:tcPr>
          <w:p w14:paraId="63E69C3F" w14:textId="77777777" w:rsidR="00567E7A" w:rsidRPr="00567E7A" w:rsidRDefault="00567E7A" w:rsidP="00754C19"/>
        </w:tc>
        <w:tc>
          <w:tcPr>
            <w:tcW w:w="2021" w:type="dxa"/>
            <w:shd w:val="clear" w:color="auto" w:fill="auto"/>
            <w:noWrap/>
            <w:vAlign w:val="center"/>
          </w:tcPr>
          <w:p w14:paraId="21050AF5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59822C53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71EB4564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9D1F3FA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3689B854" w14:textId="77777777" w:rsidR="00567E7A" w:rsidRPr="008C46FE" w:rsidRDefault="00567E7A" w:rsidP="00706C35">
            <w:pPr>
              <w:jc w:val="center"/>
            </w:pPr>
          </w:p>
          <w:p w14:paraId="5C7147A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0D7BDE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6F9CD24E" w14:textId="77777777" w:rsidR="00567E7A" w:rsidRPr="008C46FE" w:rsidRDefault="00567E7A" w:rsidP="00706C35">
            <w:pPr>
              <w:jc w:val="center"/>
            </w:pPr>
          </w:p>
          <w:p w14:paraId="6E3CEB8D" w14:textId="77777777" w:rsidR="00567E7A" w:rsidRPr="008C46FE" w:rsidRDefault="00567E7A" w:rsidP="00706C35">
            <w:pPr>
              <w:jc w:val="center"/>
            </w:pPr>
          </w:p>
          <w:p w14:paraId="32257749" w14:textId="77777777" w:rsidR="00567E7A" w:rsidRPr="008C46FE" w:rsidRDefault="00567E7A" w:rsidP="00706C35">
            <w:pPr>
              <w:jc w:val="center"/>
            </w:pPr>
          </w:p>
          <w:p w14:paraId="625DF71F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47516489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FD16E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E63AFD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515EDAD9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EFE92C5" w14:textId="77777777" w:rsidR="00567E7A" w:rsidRPr="00567E7A" w:rsidRDefault="00567E7A" w:rsidP="00754C19"/>
        </w:tc>
      </w:tr>
      <w:tr w:rsidR="00567E7A" w:rsidRPr="00706C35" w14:paraId="0D5D859F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8AB4DD" w14:textId="77777777" w:rsidR="00567E7A" w:rsidRPr="00754C19" w:rsidRDefault="00567E7A" w:rsidP="00706C35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4934A4" w14:textId="77777777" w:rsidR="00567E7A" w:rsidRPr="00567E7A" w:rsidRDefault="00D027D3" w:rsidP="00D027D3">
            <w:pPr>
              <w:tabs>
                <w:tab w:val="left" w:pos="2302"/>
                <w:tab w:val="left" w:pos="2744"/>
              </w:tabs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1A3A8B">
              <w:tab/>
            </w:r>
            <w:r w:rsidR="00567E7A" w:rsidRPr="00567E7A">
              <w:t>x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F752D74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688961C2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DBED5E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2B2E095D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02A02F0" w14:textId="77777777" w:rsidR="00D027D3" w:rsidRPr="00567E7A" w:rsidRDefault="00D027D3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6BF75FA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7A1DA18D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DCBA518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7E971A59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7839B9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144B5DC7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A59609A" w14:textId="77777777" w:rsidR="00D027D3" w:rsidRPr="00567E7A" w:rsidRDefault="00D027D3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DBCE75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88C4887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8C73DB5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43469E55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DAC11F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342F6E3F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1AA53244" w14:textId="77777777" w:rsidR="00D027D3" w:rsidRPr="00567E7A" w:rsidRDefault="00D027D3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E862A34" w14:textId="77777777" w:rsidR="00D027D3" w:rsidRDefault="00D027D3" w:rsidP="00D027D3">
            <w:pPr>
              <w:jc w:val="right"/>
            </w:pPr>
            <w:r w:rsidRPr="00C15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5F08">
              <w:instrText xml:space="preserve"> FORMTEXT </w:instrText>
            </w:r>
            <w:r w:rsidRPr="00C15F08">
              <w:fldChar w:fldCharType="separate"/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C0DDC05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0ABE581A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7D954AF0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350843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188A9C9A" w14:textId="77777777" w:rsidR="00D027D3" w:rsidRPr="008C46FE" w:rsidRDefault="00D027D3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18A68482" w14:textId="77777777" w:rsidR="00D027D3" w:rsidRDefault="00D027D3" w:rsidP="00D027D3">
            <w:pPr>
              <w:jc w:val="right"/>
            </w:pPr>
            <w:r w:rsidRPr="00C15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5F08">
              <w:instrText xml:space="preserve"> FORMTEXT </w:instrText>
            </w:r>
            <w:r w:rsidRPr="00C15F08">
              <w:fldChar w:fldCharType="separate"/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7362A6B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0637BF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706C35" w14:paraId="777610E0" w14:textId="77777777" w:rsidTr="00D027D3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68CE00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46B3B6BB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77265A1" w14:textId="77777777" w:rsidR="00567E7A" w:rsidRPr="008C46FE" w:rsidRDefault="00567E7A" w:rsidP="00567E7A"/>
    <w:p w14:paraId="4AB17587" w14:textId="77777777" w:rsidR="00567E7A" w:rsidRDefault="00567E7A" w:rsidP="00567E7A">
      <w:r w:rsidRPr="00567E7A">
        <w:t>eventuelle Erläuterungen des Bieters:</w:t>
      </w:r>
    </w:p>
    <w:p w14:paraId="14F6A40C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7FB242A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5001854" w14:textId="77777777" w:rsidR="00567E7A" w:rsidRPr="00567E7A" w:rsidRDefault="00D027D3" w:rsidP="00567E7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4B3EF56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CD90F" w14:textId="77777777" w:rsidR="0009700D" w:rsidRDefault="0009700D">
      <w:r>
        <w:separator/>
      </w:r>
    </w:p>
    <w:p w14:paraId="7EDFD509" w14:textId="77777777" w:rsidR="0009700D" w:rsidRDefault="0009700D"/>
    <w:p w14:paraId="6BFCAA23" w14:textId="77777777" w:rsidR="0009700D" w:rsidRDefault="0009700D"/>
  </w:endnote>
  <w:endnote w:type="continuationSeparator" w:id="0">
    <w:p w14:paraId="4A41FEA9" w14:textId="77777777" w:rsidR="0009700D" w:rsidRDefault="0009700D">
      <w:r>
        <w:continuationSeparator/>
      </w:r>
    </w:p>
    <w:p w14:paraId="60D36585" w14:textId="77777777" w:rsidR="0009700D" w:rsidRDefault="0009700D"/>
    <w:p w14:paraId="28EA8E23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6DAF972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1C3E0DFA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3AAE253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1DA526D" wp14:editId="7F98CC40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DB94DF7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8F0BEF7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027D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027D3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9A083F3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4F47F" w14:textId="77777777" w:rsidR="0009700D" w:rsidRDefault="0009700D">
      <w:r>
        <w:separator/>
      </w:r>
    </w:p>
  </w:footnote>
  <w:footnote w:type="continuationSeparator" w:id="0">
    <w:p w14:paraId="29909B82" w14:textId="77777777" w:rsidR="0009700D" w:rsidRDefault="0009700D">
      <w:r>
        <w:continuationSeparator/>
      </w:r>
    </w:p>
    <w:p w14:paraId="2BAA86EC" w14:textId="77777777" w:rsidR="0009700D" w:rsidRDefault="0009700D"/>
    <w:p w14:paraId="4806C428" w14:textId="77777777" w:rsidR="0009700D" w:rsidRDefault="0009700D"/>
  </w:footnote>
  <w:footnote w:id="1">
    <w:p w14:paraId="23E0BD58" w14:textId="77777777" w:rsidR="00D027D3" w:rsidRDefault="00D027D3" w:rsidP="00D027D3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7FCCA9D0" w14:textId="77777777" w:rsidR="00D027D3" w:rsidRDefault="00D027D3" w:rsidP="00D027D3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699B9063" w14:textId="77777777" w:rsidR="00D027D3" w:rsidRPr="001A3A8B" w:rsidRDefault="00D027D3" w:rsidP="00D027D3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C06AA" w14:textId="77777777" w:rsidR="00BC2C5F" w:rsidRDefault="00BC2C5F"/>
  <w:p w14:paraId="28D89228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0ACD7" w14:textId="77777777" w:rsidR="00BC2C5F" w:rsidRDefault="00BC2C5F" w:rsidP="00046C8E">
    <w:pPr>
      <w:pStyle w:val="Kopfzeile"/>
    </w:pPr>
    <w:r>
      <w:t>221</w:t>
    </w:r>
  </w:p>
  <w:p w14:paraId="1DA38867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70894175">
    <w:abstractNumId w:val="11"/>
  </w:num>
  <w:num w:numId="2" w16cid:durableId="2093892148">
    <w:abstractNumId w:val="15"/>
  </w:num>
  <w:num w:numId="3" w16cid:durableId="640383935">
    <w:abstractNumId w:val="17"/>
  </w:num>
  <w:num w:numId="4" w16cid:durableId="2125534401">
    <w:abstractNumId w:val="26"/>
  </w:num>
  <w:num w:numId="5" w16cid:durableId="1973945786">
    <w:abstractNumId w:val="19"/>
  </w:num>
  <w:num w:numId="6" w16cid:durableId="724258314">
    <w:abstractNumId w:val="13"/>
  </w:num>
  <w:num w:numId="7" w16cid:durableId="1843618863">
    <w:abstractNumId w:val="22"/>
  </w:num>
  <w:num w:numId="8" w16cid:durableId="2114665556">
    <w:abstractNumId w:val="18"/>
  </w:num>
  <w:num w:numId="9" w16cid:durableId="1173489883">
    <w:abstractNumId w:val="25"/>
  </w:num>
  <w:num w:numId="10" w16cid:durableId="2108695591">
    <w:abstractNumId w:val="14"/>
  </w:num>
  <w:num w:numId="11" w16cid:durableId="286934154">
    <w:abstractNumId w:val="21"/>
  </w:num>
  <w:num w:numId="12" w16cid:durableId="487088528">
    <w:abstractNumId w:val="21"/>
  </w:num>
  <w:num w:numId="13" w16cid:durableId="1023017768">
    <w:abstractNumId w:val="21"/>
  </w:num>
  <w:num w:numId="14" w16cid:durableId="1170026600">
    <w:abstractNumId w:val="21"/>
  </w:num>
  <w:num w:numId="15" w16cid:durableId="889729750">
    <w:abstractNumId w:val="21"/>
  </w:num>
  <w:num w:numId="16" w16cid:durableId="477572899">
    <w:abstractNumId w:val="12"/>
  </w:num>
  <w:num w:numId="17" w16cid:durableId="321010143">
    <w:abstractNumId w:val="12"/>
  </w:num>
  <w:num w:numId="18" w16cid:durableId="1600676170">
    <w:abstractNumId w:val="24"/>
  </w:num>
  <w:num w:numId="19" w16cid:durableId="595288625">
    <w:abstractNumId w:val="23"/>
  </w:num>
  <w:num w:numId="20" w16cid:durableId="1320037086">
    <w:abstractNumId w:val="20"/>
  </w:num>
  <w:num w:numId="21" w16cid:durableId="1672247650">
    <w:abstractNumId w:val="16"/>
  </w:num>
  <w:num w:numId="22" w16cid:durableId="1148011830">
    <w:abstractNumId w:val="10"/>
  </w:num>
  <w:num w:numId="23" w16cid:durableId="980840895">
    <w:abstractNumId w:val="9"/>
  </w:num>
  <w:num w:numId="24" w16cid:durableId="1447038826">
    <w:abstractNumId w:val="7"/>
  </w:num>
  <w:num w:numId="25" w16cid:durableId="1126851963">
    <w:abstractNumId w:val="6"/>
  </w:num>
  <w:num w:numId="26" w16cid:durableId="1986815318">
    <w:abstractNumId w:val="5"/>
  </w:num>
  <w:num w:numId="27" w16cid:durableId="939142609">
    <w:abstractNumId w:val="4"/>
  </w:num>
  <w:num w:numId="28" w16cid:durableId="1997873132">
    <w:abstractNumId w:val="8"/>
  </w:num>
  <w:num w:numId="29" w16cid:durableId="1151213483">
    <w:abstractNumId w:val="3"/>
  </w:num>
  <w:num w:numId="30" w16cid:durableId="2128112151">
    <w:abstractNumId w:val="2"/>
  </w:num>
  <w:num w:numId="31" w16cid:durableId="370345515">
    <w:abstractNumId w:val="1"/>
  </w:num>
  <w:num w:numId="32" w16cid:durableId="538514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15E6B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66C47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B57F8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752B1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27D3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CEB7232"/>
  <w15:docId w15:val="{8F3DBBEE-02B2-4F1F-BBCC-C9C82C4E6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949A-E44B-474A-891B-928E0BF2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372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Lüblinghoff, Martin</cp:lastModifiedBy>
  <cp:revision>4</cp:revision>
  <cp:lastPrinted>2010-03-03T17:04:00Z</cp:lastPrinted>
  <dcterms:created xsi:type="dcterms:W3CDTF">2019-02-27T11:36:00Z</dcterms:created>
  <dcterms:modified xsi:type="dcterms:W3CDTF">2026-05-15T08:43:00Z</dcterms:modified>
</cp:coreProperties>
</file>